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ce726fb" w14:textId="ce726fb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BB1C2B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B3E9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B1C2B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BB1C2B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3E9A" w:rsidR="00CB3E9A">
            <w:rPr>
              <w:rStyle w:val="eSPISCCParagraphDefaultFont"/>
            </w:rPr>
            <w:t>Obala dr. Franje Tuđmana 2</w:t>
          </w:r>
        </w:sdtContent>
      </w:sdt>
      <w:r w:rsidRPr="006C43C5" w:rsidR="00AE649C">
        <w:t xml:space="preserve"> </w:t>
      </w:r>
    </w:p>
    <w:p w:rsidR="001A12B4" w:rsidP="001A12B4" w:rsidRDefault="00BB1C2B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3E9A" w:rsidR="00CB3E9A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3E9A" w:rsidR="00CB3E9A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546722161"/>
          <w:placeholder>
            <w:docPart w:val="58FCEBDA88F64164A7723EA9F93B205F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26</w:t>
          </w:r>
        </w:sdtContent>
      </w:sdt>
      <w:r w:rsidRPr="001A12B4">
        <w:rPr>
          <w:rFonts w:eastAsia="Times New Roman"/>
          <w:noProof/>
          <w:lang w:eastAsia="hr-HR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Pp Ikp-2210/2019-7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B3E9A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BB1C2B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 xml:space="preserve">  Zoran Jandrečić, OIB 84125731719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članka 289. stavka 4.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11. travnja 2024.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Zoran Jandrečić, OIB 84125731719, rođen-a 26.05.1976.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Zoran Jandrečić, Žitnjak 23 , 10000 Zagreb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CB3E9A">
        <w:rPr>
          <w:rFonts w:eastAsia="Times New Roman" w:cs="Times New Roman"/>
        </w:rPr>
        <w:t>zbog prekršaja iz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članka 289. stavka 4.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 xml:space="preserve">Općinskog suda u Crikvenici, Stalna služba u Senju, Prekršajni odjel, </w:t>
          </w:r>
        </w:sdtContent>
      </w:sdt>
      <w:r w:rsidRPr="003B4689" w:rsidR="00BB30F6">
        <w:rPr>
          <w:rFonts w:eastAsia="Times New Roman" w:cs="Times New Roman"/>
        </w:rPr>
        <w:t xml:space="preserve">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Ppu P-1525/2019-9 donesena 27.09.2017.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7-12-0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04.12.2017.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Zoran Jandrečić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 xml:space="preserve">određeni su troškovi </w:t>
      </w:r>
      <w:r w:rsidR="00CB3E9A">
        <w:rPr>
          <w:rFonts w:eastAsia="Times New Roman" w:cs="Times New Roman"/>
        </w:rPr>
        <w:t>prekršajnog postupka.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showingPlcHdr/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CB3E9A" w:rsidR="00CB3E9A">
            <w:rPr>
              <w:rStyle w:val="Tekstrezerviranogmjesta"/>
            </w:rPr>
            <w:t>.._.._.._.._.._.._.._..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showingPlcHdr/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Pr="00CB3E9A" w:rsidR="00CB3E9A">
            <w:rPr>
              <w:rStyle w:val="Tekstrezerviranogmjesta"/>
            </w:rPr>
            <w:t>.._.._.._.._.._.._.._..</w:t>
          </w:r>
        </w:sdtContent>
      </w:sdt>
      <w:r w:rsidR="00211509">
        <w:rPr>
          <w:rFonts w:eastAsia="Times New Roman" w:cs="Times New Roman"/>
        </w:rPr>
        <w:t>.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="00CB3E9A" w:rsidP="00211509" w:rsidRDefault="00CB3E9A">
      <w:pPr>
        <w:ind w:firstLine="709"/>
        <w:jc w:val="both"/>
        <w:rPr>
          <w:rFonts w:eastAsia="Times New Roman" w:cs="Times New Roman"/>
        </w:rPr>
      </w:pPr>
    </w:p>
    <w:p w:rsidR="00CB3E9A" w:rsidP="00211509" w:rsidRDefault="00CB3E9A">
      <w:pPr>
        <w:ind w:firstLine="709"/>
        <w:jc w:val="both"/>
        <w:rPr>
          <w:rFonts w:eastAsia="Times New Roman" w:cs="Times New Roman"/>
        </w:rPr>
      </w:pPr>
      <w:bookmarkStart w:name="_GoBack" w:id="0"/>
      <w:bookmarkEnd w:id="0"/>
    </w:p>
    <w:p w:rsidR="00CB3E9A" w:rsidP="00211509" w:rsidRDefault="00CB3E9A">
      <w:pPr>
        <w:ind w:firstLine="709"/>
        <w:jc w:val="both"/>
        <w:rPr>
          <w:rFonts w:eastAsia="Times New Roman" w:cs="Times New Roman"/>
        </w:rPr>
      </w:pPr>
    </w:p>
    <w:p w:rsidR="00CB3E9A" w:rsidP="00211509" w:rsidRDefault="00CB3E9A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11. travnja 2024.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2960"/>
        <w:gridCol w:w="3036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CB3E9A" w:rsidRDefault="00BB1C2B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B3E9A" w:rsidR="00CB3E9A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B1C2B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B3E9A" w:rsidR="00CB3E9A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Općinski sud u Crikvenici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Obala dr. Franje Tuđmana 2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Zoran Jandrečić, Žitnjak 23 , 10000 Zagreb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Policijska uprava zagrebačka&#10;&#10;Sektor za upravnje i inspekcijske poslove&#10;&#10;Odjel za prijavništvo i osobne iskaznice, Petrinjska 30,Zagreb&#10;,10000 Zagreb" w:value="Policijska uprava zagrebačka&#10;&#10;Sektor za upravnje i inspekcijske poslove&#10;&#10;Odjel za prijavništvo i osobne iskaznice, Petrinjska 30,Zagreb&#10;,10000 Zagreb"/>
            <w:listItem w:displayText="Općinski sud u Crikvenici, OIB 74084245037, Kralja Tomislava 85 A&#10;,51260 Crikvenica" w:value="Općinski sud u Crikvenici, OIB 74084245037, Kralja Tomislava 85 A&#10;,51260 Crikvenica"/>
            <w:listItem w:displayText="Vlado Pleše, OIB 60678153566, Ivana Mažuranića 20&#10;,51314 Ravna Gora" w:value="Vlado Pleše, OIB 60678153566, Ivana Mažuranića 20&#10;,51314 Ravna Gora"/>
            <w:listItem w:displayText="Mirna Brozičević Delač, OIB 93195636102, Đure Daničića 10 &#10;,53270 Senj" w:value="Mirna Brozičević Delač, OIB 93195636102, Đure Daničića 10 &#10;,53270 Senj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Tatjana Vukelić, OIB 06845285991, Vukelići 257&#10;,53274 Krasno Polje" w:value="Tatjana Vukelić, OIB 06845285991, Vukelići 257&#10;,53274 Krasno Polje"/>
            <w:listItem w:displayText="Policijska Postaja Senj, Stara Cesta 23&#10;,53270 Senj" w:value="Policijska Postaja Senj, Stara Cesta 23&#10;,53270 Senj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B3E9A" w:rsidR="00CB3E9A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300426">
        <w:rPr>
          <w:rFonts w:eastAsia="Calibri" w:cs="Times New Roman"/>
        </w:rPr>
        <w:t xml:space="preserve"> </w:t>
      </w:r>
      <w:r w:rsidR="00CB3E9A">
        <w:rPr>
          <w:rFonts w:eastAsia="Calibri" w:cs="Times New Roman"/>
        </w:rPr>
        <w:t>br.511-04-09/50-5/5-17</w:t>
      </w:r>
      <w:r w:rsidR="00391C4A"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1C2B" w:rsidP="00537B78" w:rsidRDefault="00BB1C2B">
      <w:r>
        <w:separator/>
      </w:r>
    </w:p>
  </w:endnote>
  <w:endnote w:type="continuationSeparator" w:id="0">
    <w:p w:rsidR="00BB1C2B" w:rsidP="00537B78" w:rsidRDefault="00BB1C2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E9A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1C2B" w:rsidP="00537B78" w:rsidRDefault="00BB1C2B">
      <w:r>
        <w:separator/>
      </w:r>
    </w:p>
  </w:footnote>
  <w:footnote w:type="continuationSeparator" w:id="0">
    <w:p w:rsidR="00BB1C2B" w:rsidP="00537B78" w:rsidRDefault="00BB1C2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B3E9A" w:rsidR="00CB3E9A">
          <w:rPr>
            <w:rStyle w:val="eSPISCCParagraphDefaultFont"/>
          </w:rPr>
          <w:t>Pp Ikp-2210/2019-7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1C2B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3E9A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1EC445B7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FCEBDA88F64164A7723EA9F93B20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56D5CA-3498-4AC2-8299-5D900D65DB42}"/>
      </w:docPartPr>
      <w:docPartBody>
        <w:p w:rsidR="001B0766" w:rsidP="00B715E5" w:rsidRDefault="00B715E5">
          <w:pPr>
            <w:pStyle w:val="58FCEBDA88F64164A7723EA9F93B205F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94F19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travnja 2024.</izvorni_sadrzaj>
    <derivirana_varijabla naziv="DomainObject.DatumDonosenjaOdluke_1">11. travnja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Ikp-2210/2019-7</izvorni_sadrzaj>
    <derivirana_varijabla naziv="DomainObject.Oznaka_1">Pp Ikp-2210/2019-7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PS Vezni predmet:Pp P-2508/17</izvorni_sadrzaj>
    <derivirana_varijabla naziv="DomainObject.Predmet.Opis_1">PS Vezni predmet:Pp P-2508/17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Ikp-2210/2019</izvorni_sadrzaj>
    <derivirana_varijabla naziv="DomainObject.Predmet.OznakaBroj_1">Pp Ikp-2210/2019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predmeta=-, JCMS stara oznaka predmeta=[Ikp-886/18], </izvorni_sadrzaj>
    <derivirana_varijabla naziv="DomainObject.Predmet.PrimjedbaSuca_1">oznaka JCMS vezanog predmeta=-, JCMS stara oznaka predmeta=[Ikp-886/18],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Jandrečić</izvorni_sadrzaj>
    <derivirana_varijabla naziv="DomainObject.Predmet.ProtustrankaFormated_1">  Zoran Jandrečić</derivirana_varijabla>
  </DomainObject.Predmet.ProtustrankaFormated>
  <DomainObject.Predmet.ProtustrankaFormatedOIB>
    <izvorni_sadrzaj>  Zoran Jandrečić, OIB 84125731719</izvorni_sadrzaj>
    <derivirana_varijabla naziv="DomainObject.Predmet.ProtustrankaFormatedOIB_1">  Zoran Jandrečić, OIB 84125731719</derivirana_varijabla>
  </DomainObject.Predmet.ProtustrankaFormatedOIB>
  <DomainObject.Predmet.ProtustrankaFormatedWithAdress>
    <izvorni_sadrzaj> Zoran Jandrečić, Žitnjak 23 
, 10000 Zagreb</izvorni_sadrzaj>
    <derivirana_varijabla naziv="DomainObject.Predmet.ProtustrankaFormatedWithAdress_1">Zoran Jandrečić, Žitnjak 23 , 10000 Zagreb</derivirana_varijabla>
  </DomainObject.Predmet.ProtustrankaFormatedWithAdress>
  <DomainObject.Predmet.ProtustrankaFormatedWithAdressOIB>
    <izvorni_sadrzaj> Zoran Jandrečić, OIB 84125731719, Žitnjak 23 
, 10000 Zagreb</izvorni_sadrzaj>
    <derivirana_varijabla naziv="DomainObject.Predmet.ProtustrankaFormatedWithAdressOIB_1"> Zoran Jandrečić, OIB 84125731719, Žitnjak 23 
, 10000 Zagreb</derivirana_varijabla>
  </DomainObject.Predmet.ProtustrankaFormatedWithAdressOIB>
  <DomainObject.Predmet.ProtustrankaWithAdress>
    <izvorni_sadrzaj>Zoran Jandrečić Žitnjak 23 
, 10000 Zagreb</izvorni_sadrzaj>
    <derivirana_varijabla naziv="DomainObject.Predmet.ProtustrankaWithAdress_1">Zoran Jandrečić Žitnjak 23 
, 10000 Zagreb</derivirana_varijabla>
  </DomainObject.Predmet.ProtustrankaWithAdress>
  <DomainObject.Predmet.ProtustrankaWithAdressOIB>
    <izvorni_sadrzaj>Zoran Jandrečić, OIB 84125731719, Žitnjak 23 
, 10000 Zagreb</izvorni_sadrzaj>
    <derivirana_varijabla naziv="DomainObject.Predmet.ProtustrankaWithAdressOIB_1">Zoran Jandrečić, OIB 84125731719, Žitnjak 23 
, 10000 Zagreb</derivirana_varijabla>
  </DomainObject.Predmet.ProtustrankaWithAdressOIB>
  <DomainObject.Predmet.ProtustrankaNazivFormated>
    <izvorni_sadrzaj>Zoran Jandrečić</izvorni_sadrzaj>
    <derivirana_varijabla naziv="DomainObject.Predmet.ProtustrankaNazivFormated_1">Zoran Jandrečić</derivirana_varijabla>
    <derivirana_varijabla naziv="Padez">Zoran Jandrečić</derivirana_varijabla>
  </DomainObject.Predmet.ProtustrankaNazivFormated>
  <DomainObject.Predmet.ProtustrankaNazivFormatedOIB>
    <izvorni_sadrzaj>Zoran Jandrečić, OIB 84125731719</izvorni_sadrzaj>
    <derivirana_varijabla naziv="DomainObject.Predmet.ProtustrankaNazivFormatedOIB_1">Zoran Jandrečić, OIB 84125731719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 </izvorni_sadrzaj>
    <derivirana_varijabla naziv="DomainObject.Predmet.Referada.Prostorija.Naziv_1">Soba br. 3 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Općinskog suda u Crikvenici, Stalna služba u Senju, Prekršajni odjel,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Obala dr. Franje Tuđmana 2</izvorni_sadrzaj>
    <derivirana_varijabla naziv="DomainObject.Predmet.Sud.Adresa.UlicaIKBR_1">Obala dr. Franje Tuđmana 2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Zoran Jandrečić</item>
    </izvorni_sadrzaj>
    <derivirana_varijabla naziv="DomainObject.Predmet.ProtuStrankaListFormated_1">
      <item>Zoran Jandrečić</item>
    </derivirana_varijabla>
  </DomainObject.Predmet.ProtuStrankaListFormated>
  <DomainObject.Predmet.ProtuStrankaListFormatedOIB>
    <izvorni_sadrzaj>
      <item>Zoran Jandrečić, OIB 84125731719</item>
    </izvorni_sadrzaj>
    <derivirana_varijabla naziv="DomainObject.Predmet.ProtuStrankaListFormatedOIB_1">
      <item>Zoran Jandrečić, OIB 84125731719</item>
    </derivirana_varijabla>
  </DomainObject.Predmet.ProtuStrankaListFormatedOIB>
  <DomainObject.Predmet.ProtuStrankaListFormatedWithAdress>
    <izvorni_sadrzaj>
      <item>Zoran Jandrečić, Žitnjak 23 
, 10000 Zagreb</item>
    </izvorni_sadrzaj>
    <derivirana_varijabla naziv="DomainObject.Predmet.ProtuStrankaListFormatedWithAdress_1">
      <item>Zoran Jandrečić, Žitnjak 23 
, 10000 Zagreb</item>
    </derivirana_varijabla>
  </DomainObject.Predmet.ProtuStrankaListFormatedWithAdress>
  <DomainObject.Predmet.ProtuStrankaListFormatedWithAdressOIB>
    <izvorni_sadrzaj>
      <item>Zoran Jandrečić, OIB 84125731719, Žitnjak 23 
, 10000 Zagreb</item>
    </izvorni_sadrzaj>
    <derivirana_varijabla naziv="DomainObject.Predmet.ProtuStrankaListFormatedWithAdressOIB_1">
      <item>Zoran Jandrečić, OIB 84125731719, Žitnjak 23 
, 10000 Zagreb</item>
    </derivirana_varijabla>
  </DomainObject.Predmet.ProtuStrankaListFormatedWithAdressOIB>
  <DomainObject.Predmet.ProtuStrankaListNazivFormated>
    <izvorni_sadrzaj>
      <item>Zoran Jandrečić</item>
    </izvorni_sadrzaj>
    <derivirana_varijabla naziv="DomainObject.Predmet.ProtuStrankaListNazivFormated_1">
      <item>Zoran Jandrečić</item>
    </derivirana_varijabla>
  </DomainObject.Predmet.ProtuStrankaListNazivFormated>
  <DomainObject.Predmet.ProtuStrankaListNazivFormatedOIB>
    <izvorni_sadrzaj>
      <item>Zoran Jandrečić, OIB 84125731719</item>
    </izvorni_sadrzaj>
    <derivirana_varijabla naziv="DomainObject.Predmet.ProtuStrankaListNazivFormatedOIB_1">
      <item>Zoran Jandrečić, OIB 84125731719</item>
    </derivirana_varijabla>
  </DomainObject.Predmet.ProtuStrankaListNazivFormatedOIB>
  <DomainObject.Predmet.OstaliListFormated>
    <izvorni_sadrzaj>
      <item>Policijska uprava zagrebačka
Sektor za upravnje i inspekcijske poslove
Odjel za prijavništvo i osobne iskaznice</item>
      <item>Općinski sud u Crikvenici</item>
      <item>Vlado Pleše</item>
      <item>Mirna Brozičević Delač</item>
      <item>Financijska agencija
Regionalni centar Rijeka</item>
      <item>Valentina Uković</item>
      <item>Valentina Uković</item>
      <item>Tatjana Vukelić</item>
      <item>Policijska Postaja Senj</item>
    </izvorni_sadrzaj>
    <derivirana_varijabla naziv="DomainObject.Predmet.OstaliListFormated_1">
      <item>Policijska uprava zagrebačka
Sektor za upravnje i inspekcijske poslove
Odjel za prijavništvo i osobne iskaznice</item>
      <item>Općinski sud u Crikvenici</item>
      <item>Vlado Pleše</item>
      <item>Mirna Brozičević Delač</item>
      <item>Financijska agencija
Regionalni centar Rijeka</item>
      <item>Valentina Uković</item>
      <item>Valentina Uković</item>
      <item>Tatjana Vukelić</item>
      <item>Policijska Postaja Senj</item>
    </derivirana_varijabla>
    <derivirana_varijabla naziv="DrugaOsoba">
      <item>Policijska uprava zagrebačka
Sektor za upravnje i inspekcijske poslove
Odjel za prijavništvo i osobne iskaznice</item>
      <item>Općinski sud u Crikvenici</item>
      <item>Vlado Pleše</item>
      <item>Mirna Brozičević Delač</item>
      <item>Financijska agencija
Regionalni centar Rijeka</item>
      <item>Valentina Uković</item>
      <item>Valentina Uković</item>
      <item>Tatjana Vukelić</item>
      <item>Policijska Postaja Senj</item>
    </derivirana_varijabla>
  </DomainObject.Predmet.OstaliListFormated>
  <DomainObject.Predmet.OstaliListFormatedOIB>
    <izvorni_sadrzaj>
      <item>Policijska uprava zagrebačka
Sektor za upravnje i inspekcijske poslove
Odjel za prijavništvo i osobne iskaznice</item>
      <item>Općinski sud u Crikvenici, OIB 74084245037</item>
      <item>Vlado Pleše, OIB 60678153566</item>
      <item>Mirna Brozičević Delač, OIB 93195636102</item>
      <item>Financijska agencija
Regionalni centar Rijeka</item>
      <item>Valentina Uković, OIB 87639571963</item>
      <item>Valentina Uković, OIB 87639571963</item>
      <item>Tatjana Vukelić, OIB 06845285991</item>
      <item>Policijska Postaja Senj</item>
    </izvorni_sadrzaj>
    <derivirana_varijabla naziv="DomainObject.Predmet.OstaliListFormatedOIB_1">
      <item>Policijska uprava zagrebačka
Sektor za upravnje i inspekcijske poslove
Odjel za prijavništvo i osobne iskaznice</item>
      <item>Općinski sud u Crikvenici, OIB 74084245037</item>
      <item>Vlado Pleše, OIB 60678153566</item>
      <item>Mirna Brozičević Delač, OIB 93195636102</item>
      <item>Financijska agencija
Regionalni centar Rijeka</item>
      <item>Valentina Uković, OIB 87639571963</item>
      <item>Valentina Uković, OIB 87639571963</item>
      <item>Tatjana Vukelić, OIB 06845285991</item>
      <item>Policijska Postaja Senj</item>
    </derivirana_varijabla>
  </DomainObject.Predmet.OstaliListFormatedOIB>
  <DomainObject.Predmet.OstaliListFormatedWithAdress>
    <izvorni_sadrzaj>
      <item>Policijska uprava zagrebačka
Sektor za upravnje i inspekcijske poslove
Odjel za prijavništvo i osobne iskaznice, Petrinjska 30,Zagreb
, 10000 Zagreb</item>
      <item>Općinski sud u Crikvenici, Kralja Tomislava 85 A
, 51260 Crikvenica</item>
      <item>Vlado Pleše, Ivana Mažuranića 20
, 51314 Ravna Gora</item>
      <item>Mirna Brozičević Delač, Đure Daničića 10 
, 53270 Senj</item>
      <item>Financijska agencija
Regionalni centar Rijeka, Frane Kurelca 8
, 51000 Rijeka</item>
      <item>Valentina Uković, Stara cesta 2
, 53270 Senj</item>
      <item>Valentina Uković, Stara cesta 2
, 53270 Senj</item>
      <item>Tatjana Vukelić, Vukelići 257
, 53274 Krasno Polje</item>
      <item>Policijska Postaja Senj, Stara Cesta 23
, 53270 Senj</item>
    </izvorni_sadrzaj>
    <derivirana_varijabla naziv="DomainObject.Predmet.OstaliListFormatedWithAdress_1">
      <item>Policijska uprava zagrebačka
Sektor za upravnje i inspekcijske poslove
Odjel za prijavništvo i osobne iskaznice, Petrinjska 30,Zagreb
, 10000 Zagreb</item>
      <item>Općinski sud u Crikvenici, Kralja Tomislava 85 A
, 51260 Crikvenica</item>
      <item>Vlado Pleše, Ivana Mažuranića 20
, 51314 Ravna Gora</item>
      <item>Mirna Brozičević Delač, Đure Daničića 10 
, 53270 Senj</item>
      <item>Financijska agencija
Regionalni centar Rijeka, Frane Kurelca 8
, 51000 Rijeka</item>
      <item>Valentina Uković, Stara cesta 2
, 53270 Senj</item>
      <item>Valentina Uković, Stara cesta 2
, 53270 Senj</item>
      <item>Tatjana Vukelić, Vukelići 257
, 53274 Krasno Polje</item>
      <item>Policijska Postaja Senj, Stara Cesta 23
, 53270 Senj</item>
    </derivirana_varijabla>
  </DomainObject.Predmet.OstaliListFormatedWithAdress>
  <DomainObject.Predmet.OstaliListFormatedWithAdressOIB>
    <izvorni_sadrzaj>
      <item>Policijska uprava zagrebačka
Sektor za upravnje i inspekcijske poslove
Odjel za prijavništvo i osobne iskaznice, Petrinjska 30,Zagreb
, 10000 Zagreb</item>
      <item>Općinski sud u Crikvenici, OIB 74084245037, Kralja Tomislava 85 A
, 51260 Crikvenica</item>
      <item>Vlado Pleše, OIB 60678153566, Ivana Mažuranića 20
, 51314 Ravna Gora</item>
      <item>Mirna Brozičević Delač, OIB 93195636102, Đure Daničića 10 
, 53270 Senj</item>
      <item>Financijska agencija
Regionalni centar Rijeka, Frane Kurelca 8
, 51000 Rijeka</item>
      <item>Valentina Uković, OIB 87639571963, Stara cesta 2
, 53270 Senj</item>
      <item>Valentina Uković, OIB 87639571963, Stara cesta 2
, 53270 Senj</item>
      <item>Tatjana Vukelić, OIB 06845285991, Vukelići 257
, 53274 Krasno Polje</item>
      <item>Policijska Postaja Senj, Stara Cesta 23
, 53270 Senj</item>
    </izvorni_sadrzaj>
    <derivirana_varijabla naziv="DomainObject.Predmet.OstaliListFormatedWithAdressOIB_1">
      <item>Policijska uprava zagrebačka
Sektor za upravnje i inspekcijske poslove
Odjel za prijavništvo i osobne iskaznice, Petrinjska 30,Zagreb
, 10000 Zagreb</item>
      <item>Općinski sud u Crikvenici, OIB 74084245037, Kralja Tomislava 85 A
, 51260 Crikvenica</item>
      <item>Vlado Pleše, OIB 60678153566, Ivana Mažuranića 20
, 51314 Ravna Gora</item>
      <item>Mirna Brozičević Delač, OIB 93195636102, Đure Daničića 10 
, 53270 Senj</item>
      <item>Financijska agencija
Regionalni centar Rijeka, Frane Kurelca 8
, 51000 Rijeka</item>
      <item>Valentina Uković, OIB 87639571963, Stara cesta 2
, 53270 Senj</item>
      <item>Valentina Uković, OIB 87639571963, Stara cesta 2
, 53270 Senj</item>
      <item>Tatjana Vukelić, OIB 06845285991, Vukelići 257
, 53274 Krasno Polje</item>
      <item>Policijska Postaja Senj, Stara Cesta 23
, 53270 Senj</item>
    </derivirana_varijabla>
  </DomainObject.Predmet.OstaliListFormatedWithAdressOIB>
  <DomainObject.Predmet.OstaliListNazivFormated>
    <izvorni_sadrzaj>
      <item>Policijska uprava zagrebačka
Sektor za upravnje i inspekcijske poslove
Odjel za prijavništvo i osobne iskaznice</item>
      <item>Općinski sud u Crikvenici</item>
      <item>Vlado Pleše</item>
      <item>Mirna Brozičević Delač</item>
      <item>Financijska agencija
Regionalni centar Rijeka</item>
      <item>Valentina Uković</item>
      <item>Valentina Uković</item>
      <item>Tatjana Vukelić</item>
      <item>Policijska Postaja Senj</item>
    </izvorni_sadrzaj>
    <derivirana_varijabla naziv="DomainObject.Predmet.OstaliListNazivFormated_1">
      <item>Policijska uprava zagrebačka
Sektor za upravnje i inspekcijske poslove
Odjel za prijavništvo i osobne iskaznice</item>
      <item>Općinski sud u Crikvenici</item>
      <item>Vlado Pleše</item>
      <item>Mirna Brozičević Delač</item>
      <item>Financijska agencija
Regionalni centar Rijeka</item>
      <item>Valentina Uković</item>
      <item>Valentina Uković</item>
      <item>Tatjana Vukelić</item>
      <item>Policijska Postaja Senj</item>
    </derivirana_varijabla>
  </DomainObject.Predmet.OstaliListNazivFormated>
  <DomainObject.Predmet.OstaliListNazivFormatedOIB>
    <izvorni_sadrzaj>
      <item>Policijska uprava zagrebačka
Sektor za upravnje i inspekcijske poslove
Odjel za prijavništvo i osobne iskaznice</item>
      <item>Općinski sud u Crikvenici, OIB 74084245037</item>
      <item>Vlado Pleše, OIB 60678153566</item>
      <item>Mirna Brozičević Delač, OIB 93195636102</item>
      <item>Financijska agencija
Regionalni centar Rijeka</item>
      <item>Valentina Uković, OIB 87639571963</item>
      <item>Valentina Uković, OIB 87639571963</item>
      <item>Tatjana Vukelić, OIB 06845285991</item>
      <item>Policijska Postaja Senj</item>
    </izvorni_sadrzaj>
    <derivirana_varijabla naziv="DomainObject.Predmet.OstaliListNazivFormatedOIB_1">
      <item>Policijska uprava zagrebačka
Sektor za upravnje i inspekcijske poslove
Odjel za prijavništvo i osobne iskaznice</item>
      <item>Općinski sud u Crikvenici, OIB 74084245037</item>
      <item>Vlado Pleše, OIB 60678153566</item>
      <item>Mirna Brozičević Delač, OIB 93195636102</item>
      <item>Financijska agencija
Regionalni centar Rijeka</item>
      <item>Valentina Uković, OIB 87639571963</item>
      <item>Valentina Uković, OIB 87639571963</item>
      <item>Tatjana Vukelić, OIB 06845285991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4.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11. travnja 2024.</izvorni_sadrzaj>
    <derivirana_varijabla naziv="DomainObject.Datum_1">11. travnja 2024.</derivirana_varijabla>
    <derivirana_varijabla naziv="datum">11. travnja 2024.</derivirana_varijabla>
    <derivirana_varijabla naziv="datumpravomocnosti">11. travnja 2024.</derivirana_varijabla>
  </DomainObject.Datum>
  <DomainObject.PoslovniBrojDokumenta>
    <izvorni_sadrzaj>Pp Ikp-2210/2019-7</izvorni_sadrzaj>
    <derivirana_varijabla naziv="DomainObject.PoslovniBrojDokumenta_1">Pp Ikp-2210/2019-7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Zoran Jandrečić</izvorni_sadrzaj>
    <derivirana_varijabla naziv="DomainObject.Predmet.ProtustrankaIDrugi_1">Zoran Jandrečić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Zoran Jandrečić, OIB 84125731719, Žitnjak 23 
, 10000 Zagreb</izvorni_sadrzaj>
    <derivirana_varijabla naziv="DomainObject.Predmet.ProtustrankaIDrugiAdressOIB_1">Zoran Jandrečić, OIB 84125731719, Žitnjak 23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Jandrečić</item>
      <item>Policijska uprava zagrebačka
Sektor za upravnje i inspekcijske poslove
Odjel za prijavništvo i osobne iskaznice</item>
      <item>Općinski sud u Crikvenici</item>
      <item>Vlado Pleše</item>
      <item>Mirna Brozičević Delač</item>
      <item>Financijska agencija
Regionalni centar Rijeka</item>
      <item>Valentina Uković</item>
      <item>Valentina Uković</item>
      <item>Tatjana Vukelić</item>
      <item>Policijska Postaja Senj</item>
    </izvorni_sadrzaj>
    <derivirana_varijabla naziv="DomainObject.Predmet.SudioniciListNaziv_1">
      <item>Zoran Jandrečić</item>
      <item>Policijska uprava zagrebačka
Sektor za upravnje i inspekcijske poslove
Odjel za prijavništvo i osobne iskaznice</item>
      <item>Općinski sud u Crikvenici</item>
      <item>Vlado Pleše</item>
      <item>Mirna Brozičević Delač</item>
      <item>Financijska agencija
Regionalni centar Rijeka</item>
      <item>Valentina Uković</item>
      <item>Valentina Uković</item>
      <item>Tatjana Vukelić</item>
      <item>Policijska Postaja Senj</item>
    </derivirana_varijabla>
    <derivirana_varijabla naziv="OstaliSudionici">
      <item>Zoran Jandrečić</item>
      <item>Policijska uprava zagrebačka
Sektor za upravnje i inspekcijske poslove
Odjel za prijavništvo i osobne iskaznice</item>
      <item>Općinski sud u Crikvenici</item>
      <item>Vlado Pleše</item>
      <item>Mirna Brozičević Delač</item>
      <item>Financijska agencija
Regionalni centar Rijeka</item>
      <item>Valentina Uković</item>
      <item>Valentina Uković</item>
      <item>Tatjana Vukelić</item>
      <item>Policijska Postaja Senj</item>
    </derivirana_varijabla>
  </DomainObject.Predmet.SudioniciListNaziv>
  <DomainObject.Predmet.SudioniciListAdressOIB>
    <izvorni_sadrzaj>
      <item>Zoran Jandrečić, OIB 84125731719, Žitnjak 23 
,10000 Zagreb</item>
      <item>Policijska uprava zagrebačka
Sektor za upravnje i inspekcijske poslove
Odjel za prijavništvo i osobne iskaznice, Petrinjska 30,Zagreb
,10000 Zagreb</item>
      <item>Općinski sud u Crikvenici, OIB 74084245037, Kralja Tomislava 85 A
,51260 Crikvenica</item>
      <item>Vlado Pleše, OIB 60678153566, Ivana Mažuranića 20
,51314 Ravna Gora</item>
      <item>Mirna Brozičević Delač, OIB 93195636102, Đure Daničića 10 
,53270 Senj</item>
      <item>Financijska agencija
Regionalni centar Rijeka, Frane Kurelca 8
,51000 Rijeka</item>
      <item>Valentina Uković, OIB 87639571963, Stara cesta 2
,53270 Senj</item>
      <item>Valentina Uković, OIB 87639571963, Stara cesta 2
,53270 Senj</item>
      <item>Tatjana Vukelić, OIB 06845285991, Vukelići 257
,53274 Krasno Polje</item>
      <item>Policijska Postaja Senj, Stara Cesta 23
,53270 Senj</item>
    </izvorni_sadrzaj>
    <derivirana_varijabla naziv="DomainObject.Predmet.SudioniciListAdressOIB_1">
      <item>Policijska Postaja Senj, Stara Cesta 23,53270 Senj</item>
      <item>Policijska uprava zagrebačka
Sektor za upravnje i inspekcijske poslove
Odjel za prijavništvo i osobne iskaznice, Petrinjska 30,Zagreb
,10000 Zagreb</item>
      <item>Općinski sud u Crikvenici, OIB 74084245037, Kralja Tomislava 85 A
,51260 Crikvenica</item>
      <item>Vlado Pleše, OIB 60678153566, Ivana Mažuranića 20
,51314 Ravna Gora</item>
      <item>Mirna Brozičević Delač, OIB 93195636102, Đure Daničića 10 
,53270 Senj</item>
      <item>Financijska agencija
Regionalni centar Rijeka, Frane Kurelca 8
,51000 Rijeka</item>
      <item>Valentina Uković, OIB 87639571963, Stara cesta 2
,53270 Senj</item>
      <item>Valentina Uković, OIB 87639571963, Stara cesta 2
,53270 Senj</item>
      <item>Tatjana Vukelić, OIB 06845285991, Vukelići 257
,53274 Krasno Polje</item>
      <item>Policijska Postaja Senj, Stara Cesta 23
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Uplata - novčana kazna u iznosu od 17,92 EUR, Uplata - novčana kazna u iznosu od 65,70 EUR, Uplata - novčana kazna u iznosu od 157,28 EUR, Ukupan trošak u iznosu od 19,91 EUR, Ukupna novčana kazna u iznosu od 398,17 EUR, Uplata - novčana kazna u iznosu od 157,28 EUR, Uplata - trošak postupka u iznosu od 19,91 EUR, Uplata - novčana kazna u iznosu od 65,70 EUR, u ukupnom iznosu od 901,87 EUR</izvorni_sadrzaj>
    <derivirana_varijabla naziv="DomainObject.Predmet.Pristojbe_1">troškove za Uplata - novčana kazna u iznosu od 17,92 EUR, Uplata - novčana kazna u iznosu od 65,70 EUR, Uplata - novčana kazna u iznosu od 157,28 EUR, Ukupan trošak u iznosu od 19,91 EUR, Ukupna novčana kazna u iznosu od 398,17 EUR, Uplata - novčana kazna u iznosu od 157,28 EUR, Uplata - trošak postupka u iznosu od 19,91 EUR, Uplata - novčana kazna u iznosu od 65,70 EUR, u ukupnom iznosu od 901,87 EUR</derivirana_varijabla>
  </DomainObject.Predmet.Pristojbe>
  <DomainObject.Predmet.PristojbeSudionikNazivOIB>
    <izvorni_sadrzaj>Zoran Jandrečić, OIB 84125731719</izvorni_sadrzaj>
    <derivirana_varijabla naziv="DomainObject.Predmet.PristojbeSudionikNazivOIB_1">Zoran Jandrečić, OIB 84125731719</derivirana_varijabla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>901,87 EUR</izvorni_sadrzaj>
    <derivirana_varijabla naziv="DomainObject.Predmet.PristojbeIznos_1">901,87 EUR</derivirana_varijabla>
  </DomainObject.Predmet.PristojbeIznos>
  <DomainObject.Predmet.PristojbeOpisPlacanja>
    <izvorni_sadrzaj>Troškovi iz predmeta Pp Ikp-2210/2019, OS CR</izvorni_sadrzaj>
    <derivirana_varijabla naziv="DomainObject.Predmet.PristojbeOpisPlacanja_1">Troškovi iz predmeta Pp Ikp-2210/2019, OS CR</derivirana_varijabla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84125731719</item>
      <item>, OIB null</item>
      <item>, OIB 74084245037</item>
      <item>, OIB 60678153566</item>
      <item>, OIB 93195636102</item>
      <item>, OIB null</item>
      <item>, OIB 87639571963</item>
      <item>, OIB 87639571963</item>
      <item>, OIB 06845285991</item>
      <item>, OIB null</item>
    </izvorni_sadrzaj>
    <derivirana_varijabla naziv="DomainObject.Predmet.SudioniciListNazivOIB_1">
      <item>, OIB 84125731719</item>
      <item>, OIB null</item>
      <item>, OIB 74084245037</item>
      <item>, OIB 60678153566</item>
      <item>, OIB 93195636102</item>
      <item>, OIB null</item>
      <item>, OIB 87639571963</item>
      <item>, OIB 87639571963</item>
      <item>, OIB 06845285991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Ikp-2210/2019, OS CR</izvorni_sadrzaj>
    <derivirana_varijabla naziv="DomainObject.Predmet.PristojbeNazivVrste_1">Troškovi iz predmeta Pp Ikp-2210/2019, OS CR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2018.</izvorni_sadrzaj>
    <derivirana_varijabla naziv="DomainObject.PredzadnjaOdlukaIzPredmeta.DatumDonosenjaOdluke_1">21. veljače 2018.</derivirana_varijabla>
  </DomainObject.PredzadnjaOdlukaIzPredmeta.DatumDonosenjaOdluke>
  <DomainObject.PredzadnjaOdlukaIzPredmeta.Oznaka>
    <izvorni_sadrzaj>Pp Ikp-2210/2019-3</izvorni_sadrzaj>
    <derivirana_varijabla naziv="DomainObject.PredzadnjaOdlukaIzPredmeta.Oznaka_1">Pp Ikp-2210/2019-3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/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2018.</izvorni_sadrzaj>
    <derivirana_varijabla naziv="DomainObject.Predmet.DatumPocetkaProcesa_1">15. veljače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Zoran Jandrečić, Žitnjak 23 
, 10000 Zagreb</izvorni_sadrzaj>
    <derivirana_varijabla naziv="DomainObject.Predmet.OsudenikImePrezimeAdresa_1">Zoran Jandrečić, Žitnjak 23 
, 10000 Zagreb</derivirana_varijabla>
  </DomainObject.Predmet.OsudenikImePrezimeAdresa>
  <DomainObject.Predmet.OsudenikImePrezimeOIBDatRodenja>
    <izvorni_sadrzaj>Zoran Jandrečić, OIB 84125731719, rođen-a 26.05.1976.</izvorni_sadrzaj>
    <derivirana_varijabla naziv="DomainObject.Predmet.OsudenikImePrezimeOIBDatRodenja_1">Zoran Jandrečić, OIB 84125731719, rođen-a 26.05.1976.</derivirana_varijabla>
  </DomainObject.Predmet.OsudenikImePrezimeOIBDatRodenja>
  <DomainObject.IkpPredmet.OdlukaRjesenjeIshodisni>
    <izvorni_sadrzaj>Ppu P-1525/2019-9 donesena 27.09.2017.</izvorni_sadrzaj>
    <derivirana_varijabla naziv="DomainObject.IkpPredmet.OdlukaRjesenjeIshodisni_1">Ppu P-1525/2019-9 donesena 27.09.2017.</derivirana_varijabla>
  </DomainObject.IkpPredmet.OdlukaRjesenjeIshodisni>
  <UserObject.NN>
    <izvorni_sadrzaj/>
    <derivirana_varijabla naziv="UserObject.NN_1"/>
  </UserObject.NN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0,00 EUR</izvorni_sadrzaj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04.12.2017.</izvorni_sadrzaj>
    <derivirana_varijabla naziv="DomainObject.IkpPredmet.IshodisnaOdlukaDatumPravomocnosti_1">04.12.2017.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AB0E3-B4B1-4BD6-A193-A01414B7216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343</properties:Words>
  <properties:Characters>1965</properties:Characters>
  <properties:Lines>75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2024-04-11T13:32:00Z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2024-04-11T13:32:00Z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Ikp-2210/2019-7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